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C2AE8" w14:textId="195770B5" w:rsidR="00BA00AB" w:rsidRDefault="00AB0D7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CLERK</w:t>
      </w:r>
      <w:r>
        <w:rPr>
          <w:rFonts w:cs="Times New Roman"/>
          <w:szCs w:val="24"/>
        </w:rPr>
        <w:t xml:space="preserve">      (fl.1466)</w:t>
      </w:r>
    </w:p>
    <w:p w14:paraId="67AEA3A7" w14:textId="119A64BF" w:rsidR="00AB0D72" w:rsidRDefault="00AB0D7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Westminster. Butcher.</w:t>
      </w:r>
    </w:p>
    <w:p w14:paraId="0920B327" w14:textId="77777777" w:rsidR="00AB0D72" w:rsidRDefault="00AB0D72" w:rsidP="009139A6">
      <w:pPr>
        <w:pStyle w:val="NoSpacing"/>
        <w:rPr>
          <w:rFonts w:cs="Times New Roman"/>
          <w:szCs w:val="24"/>
        </w:rPr>
      </w:pPr>
    </w:p>
    <w:p w14:paraId="0FD5B8E8" w14:textId="77777777" w:rsidR="00AB0D72" w:rsidRDefault="00AB0D72" w:rsidP="009139A6">
      <w:pPr>
        <w:pStyle w:val="NoSpacing"/>
        <w:rPr>
          <w:rFonts w:cs="Times New Roman"/>
          <w:szCs w:val="24"/>
        </w:rPr>
      </w:pPr>
    </w:p>
    <w:p w14:paraId="07868DD7" w14:textId="51CFFAB5" w:rsidR="00AB0D72" w:rsidRDefault="00AB0D7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Sep.1466</w:t>
      </w:r>
      <w:r>
        <w:rPr>
          <w:rFonts w:cs="Times New Roman"/>
          <w:szCs w:val="24"/>
        </w:rPr>
        <w:tab/>
        <w:t>He held a tenement in King Street.</w:t>
      </w:r>
    </w:p>
    <w:p w14:paraId="3856770B" w14:textId="35FC391D" w:rsidR="00AB0D72" w:rsidRDefault="00AB0D7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(C.C.R. 1461-68 p.365)</w:t>
      </w:r>
    </w:p>
    <w:p w14:paraId="1DAD8202" w14:textId="77777777" w:rsidR="00AB0D72" w:rsidRDefault="00AB0D72" w:rsidP="009139A6">
      <w:pPr>
        <w:pStyle w:val="NoSpacing"/>
        <w:rPr>
          <w:rFonts w:cs="Times New Roman"/>
          <w:szCs w:val="24"/>
        </w:rPr>
      </w:pPr>
    </w:p>
    <w:p w14:paraId="412DCC9F" w14:textId="77777777" w:rsidR="00AB0D72" w:rsidRDefault="00AB0D72" w:rsidP="009139A6">
      <w:pPr>
        <w:pStyle w:val="NoSpacing"/>
        <w:rPr>
          <w:rFonts w:cs="Times New Roman"/>
          <w:szCs w:val="24"/>
        </w:rPr>
      </w:pPr>
    </w:p>
    <w:p w14:paraId="1BE0B1A9" w14:textId="01439B34" w:rsidR="00AB0D72" w:rsidRPr="00AB0D72" w:rsidRDefault="00AB0D7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August 2023</w:t>
      </w:r>
    </w:p>
    <w:sectPr w:rsidR="00AB0D72" w:rsidRPr="00AB0D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9F7D4" w14:textId="77777777" w:rsidR="00AB0D72" w:rsidRDefault="00AB0D72" w:rsidP="009139A6">
      <w:r>
        <w:separator/>
      </w:r>
    </w:p>
  </w:endnote>
  <w:endnote w:type="continuationSeparator" w:id="0">
    <w:p w14:paraId="215529E5" w14:textId="77777777" w:rsidR="00AB0D72" w:rsidRDefault="00AB0D7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7BEE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B860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ADAC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70642" w14:textId="77777777" w:rsidR="00AB0D72" w:rsidRDefault="00AB0D72" w:rsidP="009139A6">
      <w:r>
        <w:separator/>
      </w:r>
    </w:p>
  </w:footnote>
  <w:footnote w:type="continuationSeparator" w:id="0">
    <w:p w14:paraId="5732F28F" w14:textId="77777777" w:rsidR="00AB0D72" w:rsidRDefault="00AB0D7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3C70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29C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A672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D72"/>
    <w:rsid w:val="000666E0"/>
    <w:rsid w:val="002510B7"/>
    <w:rsid w:val="005C130B"/>
    <w:rsid w:val="00826F5C"/>
    <w:rsid w:val="009139A6"/>
    <w:rsid w:val="009448BB"/>
    <w:rsid w:val="00947624"/>
    <w:rsid w:val="00A3176C"/>
    <w:rsid w:val="00AB0D72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C7B4C"/>
  <w15:chartTrackingRefBased/>
  <w15:docId w15:val="{B8F50253-A51D-4A50-AF56-EDD0FB450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2023-08-03T19:39:00Z</dcterms:created>
  <dcterms:modified xsi:type="dcterms:W3CDTF">2023-08-03T19:44:00Z</dcterms:modified>
</cp:coreProperties>
</file>